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8F194" w14:textId="77777777" w:rsidR="00086631" w:rsidRDefault="00086631" w:rsidP="000866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WARNER</w:t>
      </w:r>
      <w:r>
        <w:rPr>
          <w:rFonts w:ascii="Times New Roman" w:hAnsi="Times New Roman" w:cs="Times New Roman"/>
        </w:rPr>
        <w:t xml:space="preserve">      (fl.1484)</w:t>
      </w:r>
    </w:p>
    <w:p w14:paraId="46A8B32D" w14:textId="77777777" w:rsidR="00086631" w:rsidRDefault="00086631" w:rsidP="000866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Esquire.</w:t>
      </w:r>
    </w:p>
    <w:p w14:paraId="50EE9B37" w14:textId="77777777" w:rsidR="00086631" w:rsidRDefault="00086631" w:rsidP="00086631">
      <w:pPr>
        <w:rPr>
          <w:rFonts w:ascii="Times New Roman" w:hAnsi="Times New Roman" w:cs="Times New Roman"/>
        </w:rPr>
      </w:pPr>
    </w:p>
    <w:p w14:paraId="6CC56CF6" w14:textId="77777777" w:rsidR="00086631" w:rsidRDefault="00086631" w:rsidP="00086631">
      <w:pPr>
        <w:rPr>
          <w:rFonts w:ascii="Times New Roman" w:hAnsi="Times New Roman" w:cs="Times New Roman"/>
        </w:rPr>
      </w:pPr>
    </w:p>
    <w:p w14:paraId="6CF20D5B" w14:textId="77777777" w:rsidR="00086631" w:rsidRDefault="00086631" w:rsidP="000866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Unknown Warner of Farndon,</w:t>
      </w:r>
    </w:p>
    <w:p w14:paraId="1CF73CCB" w14:textId="77777777" w:rsidR="00086631" w:rsidRDefault="00086631" w:rsidP="000866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Nottinghamshire(q.v.).</w:t>
      </w:r>
    </w:p>
    <w:p w14:paraId="53E3FE67" w14:textId="77777777" w:rsidR="00086631" w:rsidRDefault="00086631" w:rsidP="000866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1257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CA39A45" w14:textId="77777777" w:rsidR="00086631" w:rsidRDefault="00086631" w:rsidP="00086631">
      <w:pPr>
        <w:rPr>
          <w:rFonts w:ascii="Times New Roman" w:hAnsi="Times New Roman" w:cs="Times New Roman"/>
        </w:rPr>
      </w:pPr>
    </w:p>
    <w:p w14:paraId="5B6235A3" w14:textId="77777777" w:rsidR="00086631" w:rsidRDefault="00086631" w:rsidP="00086631">
      <w:pPr>
        <w:rPr>
          <w:rFonts w:ascii="Times New Roman" w:hAnsi="Times New Roman" w:cs="Times New Roman"/>
        </w:rPr>
      </w:pPr>
    </w:p>
    <w:p w14:paraId="61B08FB2" w14:textId="77777777" w:rsidR="00086631" w:rsidRDefault="00086631" w:rsidP="000866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March 2019</w:t>
      </w:r>
    </w:p>
    <w:p w14:paraId="44ED59F3" w14:textId="77777777" w:rsidR="006B2F86" w:rsidRPr="00E71FC3" w:rsidRDefault="0008663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9E424" w14:textId="77777777" w:rsidR="00086631" w:rsidRDefault="00086631" w:rsidP="00E71FC3">
      <w:r>
        <w:separator/>
      </w:r>
    </w:p>
  </w:endnote>
  <w:endnote w:type="continuationSeparator" w:id="0">
    <w:p w14:paraId="4473FFBC" w14:textId="77777777" w:rsidR="00086631" w:rsidRDefault="0008663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9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0960B" w14:textId="77777777" w:rsidR="00086631" w:rsidRDefault="00086631" w:rsidP="00E71FC3">
      <w:r>
        <w:separator/>
      </w:r>
    </w:p>
  </w:footnote>
  <w:footnote w:type="continuationSeparator" w:id="0">
    <w:p w14:paraId="6F12F5E9" w14:textId="77777777" w:rsidR="00086631" w:rsidRDefault="0008663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631"/>
    <w:rsid w:val="0008663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2B049"/>
  <w15:chartTrackingRefBased/>
  <w15:docId w15:val="{B71007FC-A41F-4018-9218-E7F00CC5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63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866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2019-03-27T22:04:00Z</dcterms:created>
  <dcterms:modified xsi:type="dcterms:W3CDTF">2019-03-27T22:04:00Z</dcterms:modified>
</cp:coreProperties>
</file>